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8E0" w:rsidRDefault="000638E0" w:rsidP="000638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WYKE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0638E0" w:rsidRDefault="000638E0" w:rsidP="000638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Sourton.</w:t>
      </w:r>
      <w:bookmarkStart w:id="0" w:name="_GoBack"/>
      <w:bookmarkEnd w:id="0"/>
    </w:p>
    <w:p w:rsidR="000638E0" w:rsidRDefault="000638E0" w:rsidP="000638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38E0" w:rsidRDefault="000638E0" w:rsidP="000638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38E0" w:rsidRDefault="000638E0" w:rsidP="000638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Okehampton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0638E0" w:rsidRDefault="000638E0" w:rsidP="000638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Devon, into the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Skynner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638E0" w:rsidRDefault="000638E0" w:rsidP="000638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24-20)</w:t>
      </w:r>
    </w:p>
    <w:p w:rsidR="000638E0" w:rsidRDefault="000638E0" w:rsidP="000638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38E0" w:rsidRDefault="000638E0" w:rsidP="000638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638E0" w:rsidRDefault="000638E0" w:rsidP="000638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January 2016</w:t>
      </w:r>
    </w:p>
    <w:sectPr w:rsidR="00DD5B8A" w:rsidRPr="000638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8E0" w:rsidRDefault="000638E0" w:rsidP="00564E3C">
      <w:pPr>
        <w:spacing w:after="0" w:line="240" w:lineRule="auto"/>
      </w:pPr>
      <w:r>
        <w:separator/>
      </w:r>
    </w:p>
  </w:endnote>
  <w:endnote w:type="continuationSeparator" w:id="0">
    <w:p w:rsidR="000638E0" w:rsidRDefault="000638E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638E0">
      <w:rPr>
        <w:rFonts w:ascii="Times New Roman" w:hAnsi="Times New Roman" w:cs="Times New Roman"/>
        <w:noProof/>
        <w:sz w:val="24"/>
        <w:szCs w:val="24"/>
      </w:rPr>
      <w:t>29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8E0" w:rsidRDefault="000638E0" w:rsidP="00564E3C">
      <w:pPr>
        <w:spacing w:after="0" w:line="240" w:lineRule="auto"/>
      </w:pPr>
      <w:r>
        <w:separator/>
      </w:r>
    </w:p>
  </w:footnote>
  <w:footnote w:type="continuationSeparator" w:id="0">
    <w:p w:rsidR="000638E0" w:rsidRDefault="000638E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8E0"/>
    <w:rsid w:val="000638E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AD025"/>
  <w15:chartTrackingRefBased/>
  <w15:docId w15:val="{067D6E36-32EE-4D0C-8DDC-E195D42C7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2016-01-29T11:56:00Z</dcterms:created>
  <dcterms:modified xsi:type="dcterms:W3CDTF">2016-01-29T11:57:00Z</dcterms:modified>
</cp:coreProperties>
</file>